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F6259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F62592" w:rsidRPr="00F62592">
              <w:rPr>
                <w:lang w:val="el-GR"/>
              </w:rPr>
              <w:t>ΚΩΝΙΚΗ ΦΙΑΛΗ  250ml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F62592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6259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ΚΩΝΙΚΗ ΦΙΑΛΗ ΑΠΌ BOROSILICATE GLASS 3.3, ΣΥΜΦΩΝΑ ΜΕ ISO 1773, 250ml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F6259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D43DFD"/>
    <w:rsid w:val="00F14BB0"/>
    <w:rsid w:val="00F55C81"/>
    <w:rsid w:val="00F6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A09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31264671</Template>
  <TotalTime>1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2025-11-25T11:43:00Z</dcterms:created>
  <dcterms:modified xsi:type="dcterms:W3CDTF">2025-11-25T11:43:00Z</dcterms:modified>
</cp:coreProperties>
</file>